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DB9" w:rsidRPr="008A3BE1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4A0298" w:rsidRPr="00A76912" w:rsidRDefault="004A0298" w:rsidP="004A0298">
      <w:pPr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4A0298" w:rsidRPr="00A76912" w:rsidRDefault="004A0298" w:rsidP="004A0298">
      <w:pPr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4A0298" w:rsidRPr="00A76912" w:rsidRDefault="004A0298" w:rsidP="004A0298">
      <w:pPr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521D03" w:rsidRPr="00A76912" w:rsidRDefault="009E125F" w:rsidP="00521D03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 :</w:t>
      </w:r>
      <w:r w:rsidR="00B61F97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521D03" w:rsidRPr="00A76912">
        <w:rPr>
          <w:rFonts w:asciiTheme="majorBidi" w:hAnsiTheme="majorBidi" w:cstheme="majorBidi"/>
          <w:sz w:val="40"/>
          <w:szCs w:val="40"/>
        </w:rPr>
        <w:t>Mathématiques</w:t>
      </w:r>
    </w:p>
    <w:p w:rsidR="009E125F" w:rsidRPr="008A3BE1" w:rsidRDefault="008317F9" w:rsidP="001E5885">
      <w:pPr>
        <w:bidi/>
        <w:spacing w:after="0"/>
        <w:ind w:left="-143"/>
        <w:jc w:val="mediumKashida"/>
        <w:rPr>
          <w:rFonts w:asciiTheme="majorBidi" w:hAnsiTheme="majorBidi" w:cstheme="majorBidi"/>
          <w:sz w:val="36"/>
          <w:szCs w:val="36"/>
          <w:rtl/>
          <w:lang w:bidi="ar-DZ"/>
        </w:rPr>
      </w:pPr>
      <w:proofErr w:type="gramStart"/>
      <w:r>
        <w:rPr>
          <w:rFonts w:asciiTheme="majorBidi" w:hAnsiTheme="majorBidi" w:cstheme="majorBidi"/>
          <w:b/>
          <w:bCs/>
          <w:sz w:val="40"/>
          <w:szCs w:val="40"/>
        </w:rPr>
        <w:t>Option</w:t>
      </w:r>
      <w:r>
        <w:rPr>
          <w:rFonts w:asciiTheme="majorBidi" w:hAnsiTheme="majorBidi" w:cstheme="majorBidi"/>
          <w:sz w:val="40"/>
          <w:szCs w:val="40"/>
        </w:rPr>
        <w:t>:</w:t>
      </w:r>
      <w:proofErr w:type="gramEnd"/>
      <w:r w:rsidR="0057459A" w:rsidRPr="008317F9">
        <w:rPr>
          <w:rFonts w:asciiTheme="majorBidi" w:hAnsiTheme="majorBidi" w:cstheme="majorBidi"/>
          <w:sz w:val="40"/>
          <w:szCs w:val="40"/>
        </w:rPr>
        <w:t xml:space="preserve"> </w:t>
      </w:r>
      <w:r w:rsidR="001E5885">
        <w:rPr>
          <w:rFonts w:asciiTheme="majorBidi" w:hAnsiTheme="majorBidi" w:cstheme="majorBidi"/>
          <w:sz w:val="40"/>
          <w:szCs w:val="40"/>
        </w:rPr>
        <w:t xml:space="preserve">Analyses numériques et mathématiques          </w:t>
      </w:r>
    </w:p>
    <w:p w:rsidR="009E125F" w:rsidRPr="008A3BE1" w:rsidRDefault="009E125F" w:rsidP="009E125F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521D03" w:rsidRPr="009E125F" w:rsidRDefault="00521D03" w:rsidP="009E125F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 xml:space="preserve">  </w:t>
      </w:r>
    </w:p>
    <w:p w:rsidR="004A0298" w:rsidRPr="00A76912" w:rsidRDefault="004A0298" w:rsidP="004A0298">
      <w:pPr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4A0298" w:rsidRPr="008A3BE1" w:rsidRDefault="001E5885" w:rsidP="009E125F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sz w:val="40"/>
          <w:szCs w:val="40"/>
          <w:lang w:bidi="ar-DZ"/>
        </w:rPr>
        <w:t>Mihoub Meryem</w:t>
      </w:r>
    </w:p>
    <w:p w:rsidR="004A0298" w:rsidRPr="00A76912" w:rsidRDefault="004A0298" w:rsidP="004A0298">
      <w:pPr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0" w:type="auto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A0298" w:rsidTr="00BD05A4">
        <w:tc>
          <w:tcPr>
            <w:tcW w:w="9854" w:type="dxa"/>
          </w:tcPr>
          <w:p w:rsidR="004A0298" w:rsidRDefault="00A51BA2" w:rsidP="000A5FF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Stabilité non linéaire </w:t>
            </w:r>
            <w:proofErr w:type="gramStart"/>
            <w:r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d</w:t>
            </w:r>
            <w:r w:rsidR="000A5FF6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u</w:t>
            </w:r>
            <w:r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 m</w:t>
            </w:r>
            <w:r w:rsidR="000A5FF6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ouvements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 d</w:t>
            </w:r>
            <w:r w:rsidR="000A5FF6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es</w:t>
            </w:r>
            <w:r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 fluides</w:t>
            </w:r>
          </w:p>
        </w:tc>
      </w:tr>
    </w:tbl>
    <w:p w:rsidR="004A0298" w:rsidRDefault="004A0298" w:rsidP="004A0298">
      <w:pPr>
        <w:bidi/>
        <w:spacing w:after="0"/>
        <w:ind w:hanging="1"/>
        <w:jc w:val="right"/>
        <w:rPr>
          <w:rFonts w:asciiTheme="majorBidi" w:hAnsiTheme="majorBidi" w:cstheme="majorBidi"/>
          <w:sz w:val="40"/>
          <w:szCs w:val="40"/>
          <w:rtl/>
        </w:rPr>
      </w:pPr>
    </w:p>
    <w:p w:rsidR="004A0298" w:rsidRDefault="004A0298" w:rsidP="004A0298">
      <w:pPr>
        <w:spacing w:after="0"/>
        <w:ind w:hanging="1"/>
        <w:rPr>
          <w:rFonts w:asciiTheme="majorBidi" w:hAnsiTheme="majorBidi" w:cstheme="majorBidi"/>
          <w:sz w:val="36"/>
          <w:szCs w:val="36"/>
        </w:rPr>
      </w:pPr>
      <w:bookmarkStart w:id="0" w:name="_GoBack"/>
      <w:bookmarkEnd w:id="0"/>
    </w:p>
    <w:p w:rsidR="001579A3" w:rsidRPr="008A3BE1" w:rsidRDefault="001579A3" w:rsidP="00B3512C">
      <w:pPr>
        <w:bidi/>
        <w:spacing w:after="0"/>
        <w:rPr>
          <w:rFonts w:asciiTheme="majorBidi" w:hAnsiTheme="majorBidi" w:cstheme="majorBidi"/>
          <w:sz w:val="36"/>
          <w:szCs w:val="36"/>
          <w:rtl/>
        </w:rPr>
      </w:pPr>
    </w:p>
    <w:p w:rsidR="001579A3" w:rsidRDefault="00A76912" w:rsidP="00805A69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805A69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="004310CD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805A69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</w:p>
    <w:p w:rsidR="00CD3022" w:rsidRDefault="00CD3022" w:rsidP="00CD3022">
      <w:pPr>
        <w:bidi/>
        <w:spacing w:after="0"/>
        <w:ind w:hanging="1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CD3022" w:rsidRDefault="00CD3022" w:rsidP="00CD3022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CD3022" w:rsidSect="00CD3022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</w:p>
    <w:p w:rsidR="001579A3" w:rsidRPr="00B61F97" w:rsidRDefault="001579A3" w:rsidP="00CD3022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B61F97" w:rsidSect="008A3BE1">
      <w:headerReference w:type="default" r:id="rId9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F55" w:rsidRDefault="00701F55" w:rsidP="00F373A7">
      <w:pPr>
        <w:spacing w:after="0" w:line="240" w:lineRule="auto"/>
      </w:pPr>
      <w:r>
        <w:separator/>
      </w:r>
    </w:p>
  </w:endnote>
  <w:endnote w:type="continuationSeparator" w:id="0">
    <w:p w:rsidR="00701F55" w:rsidRDefault="00701F55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F55" w:rsidRDefault="00701F55" w:rsidP="00F373A7">
      <w:pPr>
        <w:spacing w:after="0" w:line="240" w:lineRule="auto"/>
      </w:pPr>
      <w:r>
        <w:separator/>
      </w:r>
    </w:p>
  </w:footnote>
  <w:footnote w:type="continuationSeparator" w:id="0">
    <w:p w:rsidR="00701F55" w:rsidRDefault="00701F55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eastAsia="fr-F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40"/>
    <w:rsid w:val="000751D3"/>
    <w:rsid w:val="000838EF"/>
    <w:rsid w:val="000A5FF6"/>
    <w:rsid w:val="000B3E5C"/>
    <w:rsid w:val="000D10E8"/>
    <w:rsid w:val="001020CC"/>
    <w:rsid w:val="0011655B"/>
    <w:rsid w:val="00122FB9"/>
    <w:rsid w:val="00146B9C"/>
    <w:rsid w:val="001579A3"/>
    <w:rsid w:val="00187D47"/>
    <w:rsid w:val="00192D36"/>
    <w:rsid w:val="001A68E1"/>
    <w:rsid w:val="001E5885"/>
    <w:rsid w:val="001E76A8"/>
    <w:rsid w:val="001F40B3"/>
    <w:rsid w:val="00242B32"/>
    <w:rsid w:val="002563D8"/>
    <w:rsid w:val="002C38E4"/>
    <w:rsid w:val="003103B9"/>
    <w:rsid w:val="00347588"/>
    <w:rsid w:val="00357EDF"/>
    <w:rsid w:val="003F586C"/>
    <w:rsid w:val="004310CD"/>
    <w:rsid w:val="0044608D"/>
    <w:rsid w:val="004A0298"/>
    <w:rsid w:val="005028AF"/>
    <w:rsid w:val="00521D03"/>
    <w:rsid w:val="0052775D"/>
    <w:rsid w:val="0057459A"/>
    <w:rsid w:val="00583D02"/>
    <w:rsid w:val="005C30DA"/>
    <w:rsid w:val="005D51DC"/>
    <w:rsid w:val="005D71AE"/>
    <w:rsid w:val="005F2408"/>
    <w:rsid w:val="00615535"/>
    <w:rsid w:val="00621E13"/>
    <w:rsid w:val="006333C8"/>
    <w:rsid w:val="00685010"/>
    <w:rsid w:val="006A7247"/>
    <w:rsid w:val="006E5C70"/>
    <w:rsid w:val="00701F55"/>
    <w:rsid w:val="00725745"/>
    <w:rsid w:val="00747FBD"/>
    <w:rsid w:val="007643B4"/>
    <w:rsid w:val="00767CCC"/>
    <w:rsid w:val="00805A69"/>
    <w:rsid w:val="008068C0"/>
    <w:rsid w:val="00815230"/>
    <w:rsid w:val="008317F9"/>
    <w:rsid w:val="00856353"/>
    <w:rsid w:val="008A3BE1"/>
    <w:rsid w:val="009418A5"/>
    <w:rsid w:val="00950695"/>
    <w:rsid w:val="00966A50"/>
    <w:rsid w:val="00976E90"/>
    <w:rsid w:val="00984F81"/>
    <w:rsid w:val="009C003F"/>
    <w:rsid w:val="009C3915"/>
    <w:rsid w:val="009C7B60"/>
    <w:rsid w:val="009E125F"/>
    <w:rsid w:val="00A07329"/>
    <w:rsid w:val="00A51BA2"/>
    <w:rsid w:val="00A62350"/>
    <w:rsid w:val="00A73EE8"/>
    <w:rsid w:val="00A76912"/>
    <w:rsid w:val="00A86196"/>
    <w:rsid w:val="00AB13F9"/>
    <w:rsid w:val="00AF4FE4"/>
    <w:rsid w:val="00B02765"/>
    <w:rsid w:val="00B3512C"/>
    <w:rsid w:val="00B61740"/>
    <w:rsid w:val="00B61F97"/>
    <w:rsid w:val="00B709D5"/>
    <w:rsid w:val="00BB02F8"/>
    <w:rsid w:val="00BB419A"/>
    <w:rsid w:val="00BD41B3"/>
    <w:rsid w:val="00BE464D"/>
    <w:rsid w:val="00BE7F98"/>
    <w:rsid w:val="00BF5352"/>
    <w:rsid w:val="00CA0FC8"/>
    <w:rsid w:val="00CB4340"/>
    <w:rsid w:val="00CD3022"/>
    <w:rsid w:val="00CD4A30"/>
    <w:rsid w:val="00CD52E8"/>
    <w:rsid w:val="00D16263"/>
    <w:rsid w:val="00D8059A"/>
    <w:rsid w:val="00D950D5"/>
    <w:rsid w:val="00E232CE"/>
    <w:rsid w:val="00E70DB9"/>
    <w:rsid w:val="00EE36C3"/>
    <w:rsid w:val="00F109A4"/>
    <w:rsid w:val="00F234CF"/>
    <w:rsid w:val="00F373A7"/>
    <w:rsid w:val="00F5190F"/>
    <w:rsid w:val="00F63E17"/>
    <w:rsid w:val="00F93B57"/>
    <w:rsid w:val="00FC2BC5"/>
    <w:rsid w:val="00FE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D1403C-A2B1-4080-A9F5-70407C32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316E1-C5CA-424C-9BFA-8E5C84B2D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82</TotalTime>
  <Pages>2</Pages>
  <Words>46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MAISON XP</cp:lastModifiedBy>
  <cp:revision>24</cp:revision>
  <cp:lastPrinted>2016-05-16T11:36:00Z</cp:lastPrinted>
  <dcterms:created xsi:type="dcterms:W3CDTF">2018-06-09T18:00:00Z</dcterms:created>
  <dcterms:modified xsi:type="dcterms:W3CDTF">2019-05-15T12:29:00Z</dcterms:modified>
</cp:coreProperties>
</file>